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9F9" w:rsidRDefault="00C639F9" w:rsidP="00C639F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HOLTE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C639F9" w:rsidRDefault="00C639F9" w:rsidP="00C639F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Towcester, Northamptonshire. Gentlemen.</w:t>
      </w:r>
    </w:p>
    <w:p w:rsidR="00C639F9" w:rsidRDefault="00C639F9" w:rsidP="00C639F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639F9" w:rsidRDefault="00C639F9" w:rsidP="00C639F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639F9" w:rsidRDefault="00C639F9" w:rsidP="00C639F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Nynehide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Rector of Towcester(q.v.), brought a plaint of debt </w:t>
      </w:r>
    </w:p>
    <w:p w:rsidR="00C639F9" w:rsidRDefault="00C639F9" w:rsidP="00C639F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against him, Hugh </w:t>
      </w:r>
      <w:proofErr w:type="spellStart"/>
      <w:r>
        <w:rPr>
          <w:rFonts w:ascii="Times New Roman" w:hAnsi="Times New Roman" w:cs="Times New Roman"/>
          <w:sz w:val="24"/>
          <w:szCs w:val="24"/>
        </w:rPr>
        <w:t>Godfray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Paulersbury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Bultham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Towcester(q.v.), Lawrence </w:t>
      </w:r>
      <w:proofErr w:type="spellStart"/>
      <w:r>
        <w:rPr>
          <w:rFonts w:ascii="Times New Roman" w:hAnsi="Times New Roman" w:cs="Times New Roman"/>
          <w:sz w:val="24"/>
          <w:szCs w:val="24"/>
        </w:rPr>
        <w:t>Latermer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Towcester(q.v.) 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Tolby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Towcester(q.v.).</w:t>
      </w:r>
    </w:p>
    <w:p w:rsidR="00C639F9" w:rsidRDefault="00C639F9" w:rsidP="00C639F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C639F9" w:rsidRDefault="00C639F9" w:rsidP="00C639F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639F9" w:rsidRDefault="00C639F9" w:rsidP="00C639F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639F9" w:rsidRDefault="00C639F9" w:rsidP="00C639F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 April 2016</w:t>
      </w:r>
    </w:p>
    <w:p w:rsidR="006B2F86" w:rsidRPr="00E71FC3" w:rsidRDefault="00C639F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9F9" w:rsidRDefault="00C639F9" w:rsidP="00E71FC3">
      <w:pPr>
        <w:spacing w:after="0" w:line="240" w:lineRule="auto"/>
      </w:pPr>
      <w:r>
        <w:separator/>
      </w:r>
    </w:p>
  </w:endnote>
  <w:endnote w:type="continuationSeparator" w:id="0">
    <w:p w:rsidR="00C639F9" w:rsidRDefault="00C639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9F9" w:rsidRDefault="00C639F9" w:rsidP="00E71FC3">
      <w:pPr>
        <w:spacing w:after="0" w:line="240" w:lineRule="auto"/>
      </w:pPr>
      <w:r>
        <w:separator/>
      </w:r>
    </w:p>
  </w:footnote>
  <w:footnote w:type="continuationSeparator" w:id="0">
    <w:p w:rsidR="00C639F9" w:rsidRDefault="00C639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9F9"/>
    <w:rsid w:val="00AB52E8"/>
    <w:rsid w:val="00B16D3F"/>
    <w:rsid w:val="00C639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F6A420-E9E2-4258-87AA-18D5FCC4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639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2016-04-05T19:52:00Z</dcterms:created>
  <dcterms:modified xsi:type="dcterms:W3CDTF">2016-04-05T19:52:00Z</dcterms:modified>
</cp:coreProperties>
</file>